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5E618" w14:textId="2F042667" w:rsidR="00B524B2" w:rsidRDefault="00B524B2" w:rsidP="00B524B2">
      <w:pPr>
        <w:tabs>
          <w:tab w:val="right" w:pos="9639"/>
        </w:tabs>
        <w:rPr>
          <w:rFonts w:ascii="Arial" w:hAnsi="Arial" w:cs="Arial"/>
          <w:b/>
          <w:sz w:val="22"/>
        </w:rPr>
      </w:pPr>
      <w:r w:rsidRPr="00AA2831">
        <w:rPr>
          <w:rFonts w:ascii="Arial" w:hAnsi="Arial" w:cs="Arial"/>
          <w:b/>
          <w:sz w:val="22"/>
        </w:rPr>
        <w:t>3GPP TSG-SA3 Meeting #12</w:t>
      </w:r>
      <w:r>
        <w:rPr>
          <w:rFonts w:ascii="Arial" w:hAnsi="Arial" w:cs="Arial"/>
          <w:b/>
          <w:sz w:val="22"/>
        </w:rPr>
        <w:t>6</w:t>
      </w:r>
      <w:r w:rsidRPr="00AA2831">
        <w:rPr>
          <w:rFonts w:ascii="Arial" w:hAnsi="Arial" w:cs="Arial"/>
          <w:b/>
          <w:sz w:val="22"/>
        </w:rPr>
        <w:tab/>
        <w:t>S3-2</w:t>
      </w:r>
      <w:r>
        <w:rPr>
          <w:rFonts w:ascii="Arial" w:hAnsi="Arial" w:cs="Arial"/>
          <w:b/>
          <w:sz w:val="22"/>
        </w:rPr>
        <w:t>601</w:t>
      </w:r>
      <w:r>
        <w:rPr>
          <w:rFonts w:ascii="Arial" w:hAnsi="Arial" w:cs="Arial"/>
          <w:b/>
          <w:sz w:val="22"/>
        </w:rPr>
        <w:t>15</w:t>
      </w:r>
    </w:p>
    <w:p w14:paraId="6BC914B6" w14:textId="77777777" w:rsidR="00B524B2" w:rsidRPr="000C16BC" w:rsidRDefault="00B524B2" w:rsidP="00B524B2">
      <w:pPr>
        <w:tabs>
          <w:tab w:val="right" w:pos="9639"/>
        </w:tabs>
        <w:rPr>
          <w:b/>
          <w:bCs/>
          <w:noProof/>
          <w:sz w:val="24"/>
        </w:rPr>
      </w:pPr>
      <w:r w:rsidRPr="00B524B2">
        <w:rPr>
          <w:rFonts w:ascii="Arial" w:hAnsi="Arial" w:cs="Arial"/>
          <w:b/>
          <w:sz w:val="22"/>
        </w:rPr>
        <w:t>Goa, India, 9 – 13 February 2026</w:t>
      </w:r>
    </w:p>
    <w:p w14:paraId="1C2C7CD6" w14:textId="5CDC7CEB" w:rsidR="00B524B2" w:rsidRDefault="00B524B2" w:rsidP="00B524B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 w:rsidRPr="00B524B2">
        <w:rPr>
          <w:rFonts w:ascii="Arial" w:hAnsi="Arial" w:cs="Arial"/>
          <w:b/>
          <w:sz w:val="22"/>
          <w:szCs w:val="22"/>
        </w:rPr>
        <w:t>Source:</w:t>
      </w:r>
      <w:r w:rsidRPr="00B524B2">
        <w:rPr>
          <w:rFonts w:ascii="Arial" w:hAnsi="Arial" w:cs="Arial"/>
          <w:b/>
          <w:sz w:val="22"/>
          <w:szCs w:val="22"/>
        </w:rPr>
        <w:tab/>
      </w:r>
      <w:r w:rsidRPr="00B524B2">
        <w:rPr>
          <w:rFonts w:ascii="Arial" w:hAnsi="Arial" w:cs="Arial"/>
          <w:b/>
          <w:sz w:val="22"/>
          <w:szCs w:val="22"/>
        </w:rPr>
        <w:t>SA1</w:t>
      </w:r>
    </w:p>
    <w:p w14:paraId="71BDD4D0" w14:textId="247F7D2E" w:rsidR="00B524B2" w:rsidRDefault="00B524B2" w:rsidP="00B524B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Pr="0093029C">
        <w:rPr>
          <w:rFonts w:ascii="Arial" w:hAnsi="Arial" w:cs="Arial"/>
          <w:b/>
          <w:sz w:val="22"/>
          <w:szCs w:val="22"/>
        </w:rPr>
        <w:t>issues related to support of IMS voice over NB-IoT NTN connected to EPC</w:t>
      </w:r>
    </w:p>
    <w:p w14:paraId="1A9A1CD0" w14:textId="77777777" w:rsidR="00B524B2" w:rsidRDefault="00B524B2" w:rsidP="00B524B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 w:rsidRPr="00B524B2">
        <w:rPr>
          <w:rFonts w:ascii="Arial" w:hAnsi="Arial" w:cs="Arial"/>
          <w:b/>
          <w:sz w:val="22"/>
          <w:szCs w:val="22"/>
        </w:rPr>
        <w:t>Document for:</w:t>
      </w:r>
      <w:r w:rsidRPr="00B524B2">
        <w:rPr>
          <w:rFonts w:ascii="Arial" w:hAnsi="Arial" w:cs="Arial"/>
          <w:b/>
          <w:sz w:val="22"/>
          <w:szCs w:val="22"/>
        </w:rPr>
        <w:tab/>
        <w:t>Information, Discussion</w:t>
      </w:r>
    </w:p>
    <w:p w14:paraId="255004BF" w14:textId="77777777" w:rsidR="00B524B2" w:rsidRPr="00B524B2" w:rsidRDefault="00B524B2" w:rsidP="00B524B2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B524B2">
        <w:rPr>
          <w:rFonts w:ascii="Arial" w:hAnsi="Arial" w:cs="Arial"/>
          <w:b/>
          <w:sz w:val="22"/>
          <w:szCs w:val="22"/>
        </w:rPr>
        <w:t>Agenda Item: 3</w:t>
      </w:r>
    </w:p>
    <w:p w14:paraId="22A93FC4" w14:textId="77777777" w:rsidR="00B524B2" w:rsidRDefault="00B524B2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646F7B26" w14:textId="77777777" w:rsidR="00B524B2" w:rsidRDefault="00B524B2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88C90B0" w14:textId="51FFFBE6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</w:t>
      </w:r>
      <w:r w:rsidR="003E24FF">
        <w:rPr>
          <w:rFonts w:cs="Arial"/>
          <w:bCs/>
          <w:sz w:val="22"/>
          <w:szCs w:val="22"/>
        </w:rPr>
        <w:t>1</w:t>
      </w:r>
      <w:r w:rsidR="0082008C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057FAB" w:rsidRPr="00057FAB">
        <w:rPr>
          <w:rFonts w:cs="Arial"/>
          <w:noProof w:val="0"/>
          <w:sz w:val="22"/>
          <w:szCs w:val="22"/>
        </w:rPr>
        <w:t>S1-254</w:t>
      </w:r>
      <w:r w:rsidR="000668F7">
        <w:rPr>
          <w:rFonts w:cs="Arial"/>
          <w:noProof w:val="0"/>
          <w:sz w:val="22"/>
          <w:szCs w:val="22"/>
        </w:rPr>
        <w:t>508</w:t>
      </w:r>
    </w:p>
    <w:p w14:paraId="53979311" w14:textId="2A6DFF48" w:rsidR="004E3939" w:rsidRPr="00DA53A0" w:rsidRDefault="0082008C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17</w:t>
      </w:r>
      <w:r w:rsidR="003E24FF" w:rsidRPr="003E24FF">
        <w:rPr>
          <w:sz w:val="22"/>
          <w:szCs w:val="22"/>
        </w:rPr>
        <w:t>-2</w:t>
      </w:r>
      <w:r>
        <w:rPr>
          <w:sz w:val="22"/>
          <w:szCs w:val="22"/>
        </w:rPr>
        <w:t>1</w:t>
      </w:r>
      <w:r w:rsidR="003E24FF" w:rsidRPr="003E24FF">
        <w:rPr>
          <w:sz w:val="22"/>
          <w:szCs w:val="22"/>
        </w:rPr>
        <w:t xml:space="preserve"> </w:t>
      </w:r>
      <w:r>
        <w:rPr>
          <w:sz w:val="22"/>
          <w:szCs w:val="22"/>
        </w:rPr>
        <w:t>Nov</w:t>
      </w:r>
      <w:r w:rsidR="003E24FF" w:rsidRPr="003E24FF">
        <w:rPr>
          <w:sz w:val="22"/>
          <w:szCs w:val="22"/>
        </w:rPr>
        <w:t xml:space="preserve"> 2025, </w:t>
      </w:r>
      <w:r>
        <w:rPr>
          <w:sz w:val="22"/>
          <w:szCs w:val="22"/>
        </w:rPr>
        <w:t>Dallas</w:t>
      </w:r>
      <w:r w:rsidR="003E24FF" w:rsidRPr="003E24FF">
        <w:rPr>
          <w:sz w:val="22"/>
          <w:szCs w:val="22"/>
        </w:rPr>
        <w:t xml:space="preserve">, </w:t>
      </w:r>
      <w:r>
        <w:rPr>
          <w:sz w:val="22"/>
          <w:szCs w:val="22"/>
        </w:rPr>
        <w:t>USA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6D3823D0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ED0E45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bookmarkStart w:id="3" w:name="_Hlk212735959"/>
      <w:r w:rsidR="0093029C" w:rsidRPr="0093029C">
        <w:rPr>
          <w:rFonts w:ascii="Arial" w:hAnsi="Arial" w:cs="Arial"/>
          <w:b/>
          <w:sz w:val="22"/>
          <w:szCs w:val="22"/>
        </w:rPr>
        <w:t>issues related to support of IMS voice over NB-IoT NTN connected to EPC</w:t>
      </w:r>
      <w:bookmarkEnd w:id="3"/>
    </w:p>
    <w:p w14:paraId="57C23DB4" w14:textId="48C87AD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E5168" w:rsidRPr="003E5168">
        <w:rPr>
          <w:rFonts w:ascii="Arial" w:hAnsi="Arial" w:cs="Arial"/>
          <w:b/>
          <w:bCs/>
          <w:sz w:val="22"/>
          <w:szCs w:val="22"/>
        </w:rPr>
        <w:t>S2-2507636</w:t>
      </w:r>
    </w:p>
    <w:bookmarkEnd w:id="4"/>
    <w:bookmarkEnd w:id="5"/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16475591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BF7180">
        <w:rPr>
          <w:rFonts w:ascii="Arial" w:hAnsi="Arial" w:cs="Arial"/>
          <w:b/>
          <w:sz w:val="22"/>
          <w:szCs w:val="22"/>
        </w:rPr>
        <w:t>SA1</w:t>
      </w:r>
    </w:p>
    <w:p w14:paraId="77CDBBC8" w14:textId="23D5759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3247E">
        <w:rPr>
          <w:rFonts w:ascii="Arial" w:hAnsi="Arial" w:cs="Arial"/>
          <w:b/>
          <w:bCs/>
          <w:sz w:val="22"/>
          <w:szCs w:val="22"/>
        </w:rPr>
        <w:t>SA2</w:t>
      </w:r>
    </w:p>
    <w:p w14:paraId="2AA9D0DB" w14:textId="0BA3EDEF" w:rsidR="00B97703" w:rsidRPr="00B524B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r w:rsidRPr="00B524B2">
        <w:rPr>
          <w:rFonts w:ascii="Arial" w:hAnsi="Arial" w:cs="Arial"/>
          <w:b/>
          <w:sz w:val="22"/>
          <w:szCs w:val="22"/>
          <w:lang w:val="fr-FR"/>
        </w:rPr>
        <w:t>Cc:</w:t>
      </w:r>
      <w:r w:rsidRPr="00B524B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66E75" w:rsidRPr="00B524B2">
        <w:rPr>
          <w:rFonts w:ascii="Arial" w:hAnsi="Arial" w:cs="Arial"/>
          <w:b/>
          <w:bCs/>
          <w:sz w:val="22"/>
          <w:szCs w:val="22"/>
          <w:lang w:val="fr-FR"/>
        </w:rPr>
        <w:t>RAN2, SA4, CT1, SA3, RAN1</w:t>
      </w:r>
    </w:p>
    <w:bookmarkEnd w:id="6"/>
    <w:bookmarkEnd w:id="7"/>
    <w:p w14:paraId="4FBE3C4C" w14:textId="77777777" w:rsidR="00B97703" w:rsidRPr="00B524B2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1C082D" w14:textId="64A65EF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5738">
        <w:rPr>
          <w:rFonts w:ascii="Arial" w:hAnsi="Arial" w:cs="Arial"/>
          <w:b/>
          <w:bCs/>
          <w:sz w:val="22"/>
          <w:szCs w:val="22"/>
        </w:rPr>
        <w:t>Francesco Pica</w:t>
      </w:r>
    </w:p>
    <w:p w14:paraId="5E7274A5" w14:textId="01729E7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45738">
        <w:rPr>
          <w:rFonts w:ascii="Arial" w:hAnsi="Arial" w:cs="Arial"/>
          <w:b/>
          <w:bCs/>
          <w:sz w:val="22"/>
          <w:szCs w:val="22"/>
        </w:rPr>
        <w:t>Fpica</w:t>
      </w:r>
      <w:proofErr w:type="spellEnd"/>
      <w:r w:rsidR="00F45738">
        <w:rPr>
          <w:rFonts w:ascii="Arial" w:hAnsi="Arial" w:cs="Arial"/>
          <w:b/>
          <w:bCs/>
          <w:sz w:val="22"/>
          <w:szCs w:val="22"/>
        </w:rPr>
        <w:t xml:space="preserve"> &lt;at&gt; qti.qualcomm.com</w:t>
      </w:r>
    </w:p>
    <w:p w14:paraId="67F1D706" w14:textId="25354B1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3A977AC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1214D">
        <w:rPr>
          <w:rFonts w:ascii="Arial" w:hAnsi="Arial" w:cs="Arial"/>
          <w:bCs/>
        </w:rPr>
        <w:t xml:space="preserve">TS 22.261 </w:t>
      </w:r>
      <w:r w:rsidR="00A511FE" w:rsidRPr="00CF7346">
        <w:rPr>
          <w:rFonts w:ascii="Arial" w:hAnsi="Arial" w:cs="Arial"/>
          <w:bCs/>
        </w:rPr>
        <w:t xml:space="preserve">CR </w:t>
      </w:r>
      <w:r w:rsidR="00CF7346" w:rsidRPr="00CF7346">
        <w:rPr>
          <w:rFonts w:ascii="Arial" w:hAnsi="Arial" w:cs="Arial"/>
          <w:bCs/>
        </w:rPr>
        <w:t>0852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F58DC67" w14:textId="73D05A0D" w:rsidR="00FD5C89" w:rsidRDefault="00FA2BB7" w:rsidP="00EC7EF5">
      <w:pPr>
        <w:overflowPunct/>
        <w:autoSpaceDE/>
        <w:autoSpaceDN/>
        <w:adjustRightInd/>
        <w:spacing w:after="160" w:line="278" w:lineRule="auto"/>
        <w:textAlignment w:val="auto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 w:rsidRPr="009C18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SA1 thanks </w:t>
      </w:r>
      <w:r w:rsidR="00E20746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sa2</w:t>
      </w:r>
      <w:r w:rsid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Pr="009C18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for their LS </w:t>
      </w:r>
      <w:r w:rsid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on</w:t>
      </w:r>
      <w:r w:rsidR="00986693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="003E5168" w:rsidRPr="003E516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issues related to support of IMS voice over NB-IoT NTN connected to EPC</w:t>
      </w:r>
      <w:r w:rsidR="00FD5C89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, and </w:t>
      </w:r>
      <w:r w:rsidR="00E20746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the </w:t>
      </w:r>
      <w:r w:rsidR="00FD5C89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question addressed to SA1:</w:t>
      </w:r>
    </w:p>
    <w:p w14:paraId="5606B384" w14:textId="6184171D" w:rsidR="00FA2BB7" w:rsidRPr="00FD5C89" w:rsidRDefault="00FD5C89" w:rsidP="00EC7EF5">
      <w:pPr>
        <w:overflowPunct/>
        <w:autoSpaceDE/>
        <w:autoSpaceDN/>
        <w:adjustRightInd/>
        <w:spacing w:after="160" w:line="278" w:lineRule="auto"/>
        <w:textAlignment w:val="auto"/>
        <w:rPr>
          <w:rFonts w:eastAsia="Aptos"/>
          <w:i/>
          <w:iCs/>
          <w:kern w:val="2"/>
          <w:sz w:val="24"/>
          <w:szCs w:val="24"/>
          <w:lang w:val="en-US" w:eastAsia="en-US"/>
          <w14:ligatures w14:val="standardContextual"/>
        </w:rPr>
      </w:pPr>
      <w:r w:rsidRPr="00FD5C89">
        <w:rPr>
          <w:rFonts w:eastAsia="Aptos"/>
          <w:i/>
          <w:iCs/>
          <w:kern w:val="2"/>
          <w:sz w:val="24"/>
          <w:szCs w:val="24"/>
          <w:lang w:val="en-US" w:eastAsia="en-US"/>
          <w14:ligatures w14:val="standardContextual"/>
        </w:rPr>
        <w:t>Question 11 (To SA1): Can SA1 confirm, whether support for more than one IMS voice calls and support for DTMF is required for IMS voice over NB-IoT NTN?</w:t>
      </w:r>
    </w:p>
    <w:p w14:paraId="1A7E4E11" w14:textId="77777777" w:rsidR="005842C9" w:rsidRDefault="00F21231" w:rsidP="00C1108F">
      <w:pPr>
        <w:snapToGrid w:val="0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 w:rsidRP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SA1</w:t>
      </w:r>
      <w:r w:rsidR="00524DDB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’s </w:t>
      </w:r>
      <w:r w:rsidR="002C22C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view </w:t>
      </w:r>
      <w:r w:rsidR="00524DDB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is that</w:t>
      </w:r>
      <w:r w:rsidR="00266F4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</w:p>
    <w:p w14:paraId="0D255B67" w14:textId="2743BD43" w:rsidR="005842C9" w:rsidRDefault="005842C9" w:rsidP="00C1108F">
      <w:pPr>
        <w:snapToGrid w:val="0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- </w:t>
      </w:r>
      <w:r w:rsidR="00266F4F" w:rsidRPr="00266F4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support for more than one</w:t>
      </w:r>
      <w:r w:rsidR="00F1214D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(simultaneous)</w:t>
      </w:r>
      <w:r w:rsidR="00266F4F" w:rsidRPr="00266F4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IMS voice </w:t>
      </w:r>
      <w:r w:rsidR="00A26323" w:rsidRPr="00266F4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call</w:t>
      </w:r>
      <w:r w:rsidR="00266F4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is not required</w:t>
      </w:r>
      <w:r w:rsidR="009C1110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in this Release</w:t>
      </w:r>
      <w:r w:rsidR="004458E4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.</w:t>
      </w:r>
    </w:p>
    <w:p w14:paraId="7975F6E4" w14:textId="77777777" w:rsidR="005842C9" w:rsidRDefault="005842C9" w:rsidP="00C1108F">
      <w:pPr>
        <w:snapToGrid w:val="0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- </w:t>
      </w:r>
      <w:r w:rsidR="00B17194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support </w:t>
      </w:r>
      <w:r w:rsidR="000B76BB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for</w:t>
      </w:r>
      <w:r w:rsidR="00B17194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="0008531A" w:rsidRP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Dual-</w:t>
      </w:r>
      <w:r w:rsidR="00DE7FE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T</w:t>
      </w:r>
      <w:r w:rsidR="0008531A" w:rsidRP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one </w:t>
      </w:r>
      <w:r w:rsidR="00DE7FE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M</w:t>
      </w:r>
      <w:r w:rsidR="0008531A" w:rsidRP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ulti-</w:t>
      </w:r>
      <w:r w:rsidR="00DE7FE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F</w:t>
      </w:r>
      <w:r w:rsidR="0008531A" w:rsidRP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requency </w:t>
      </w:r>
      <w:r w:rsid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(</w:t>
      </w:r>
      <w:r w:rsidR="00B17194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DTMF</w:t>
      </w:r>
      <w:r w:rsidR="0008531A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) is required.</w:t>
      </w:r>
      <w:r w:rsidR="001C660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</w:p>
    <w:p w14:paraId="2389A0F3" w14:textId="18887A36" w:rsidR="00B17194" w:rsidRDefault="001C6608" w:rsidP="00C1108F">
      <w:pPr>
        <w:snapToGrid w:val="0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Th</w:t>
      </w:r>
      <w:r w:rsidR="005842C9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e above</w:t>
      </w:r>
      <w:r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is c</w:t>
      </w:r>
      <w:r w:rsidR="004458E4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larified </w:t>
      </w:r>
      <w:r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in the attached CR.</w:t>
      </w:r>
      <w:r w:rsidR="00B17194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11B7D9A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A511FE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3869F05F" w14:textId="7D105B0E" w:rsidR="00B97703" w:rsidRPr="007E5905" w:rsidRDefault="00B97703" w:rsidP="007E5905">
      <w:pPr>
        <w:spacing w:after="120"/>
        <w:ind w:left="993" w:hanging="993"/>
        <w:rPr>
          <w:bCs/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4B15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Take the above into account</w:t>
      </w:r>
      <w:r w:rsidR="007E5905" w:rsidRPr="009C1825">
        <w:rPr>
          <w:bCs/>
        </w:rPr>
        <w:t>.</w:t>
      </w:r>
      <w:r w:rsidRPr="007E5905">
        <w:rPr>
          <w:rFonts w:ascii="Arial" w:hAnsi="Arial" w:cs="Arial"/>
          <w:bCs/>
          <w:color w:val="0070C0"/>
        </w:rPr>
        <w:tab/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11263731" w14:textId="7EF3838A" w:rsidR="003E24FF" w:rsidRPr="00BD67A8" w:rsidRDefault="003E24FF" w:rsidP="003E24FF">
      <w:bookmarkStart w:id="8" w:name="OLE_LINK53"/>
      <w:bookmarkStart w:id="9" w:name="OLE_LINK54"/>
      <w:r w:rsidRPr="00BD67A8">
        <w:t>SA1#11</w:t>
      </w:r>
      <w:r w:rsidR="00686785">
        <w:t>3</w:t>
      </w:r>
      <w:r w:rsidRPr="00BD67A8">
        <w:tab/>
      </w:r>
      <w:r w:rsidR="00BB31D3">
        <w:t>9-13</w:t>
      </w:r>
      <w:r w:rsidRPr="003E24FF">
        <w:t xml:space="preserve"> </w:t>
      </w:r>
      <w:r w:rsidR="00A861AE">
        <w:t>Feb</w:t>
      </w:r>
      <w:r>
        <w:t xml:space="preserve"> </w:t>
      </w:r>
      <w:r w:rsidRPr="00BD67A8">
        <w:t>202</w:t>
      </w:r>
      <w:r w:rsidR="00A861AE">
        <w:t>6</w:t>
      </w:r>
      <w:r w:rsidRPr="00BD67A8">
        <w:tab/>
      </w:r>
      <w:r w:rsidRPr="00BD67A8">
        <w:tab/>
      </w:r>
      <w:r w:rsidRPr="00BD67A8">
        <w:tab/>
      </w:r>
      <w:r w:rsidR="00A861AE">
        <w:t>India</w:t>
      </w:r>
      <w:r w:rsidRPr="003E24FF">
        <w:t xml:space="preserve"> </w:t>
      </w:r>
    </w:p>
    <w:p w14:paraId="5F4FC14B" w14:textId="6E1D541E" w:rsidR="00686785" w:rsidRPr="00BD67A8" w:rsidRDefault="00686785" w:rsidP="00686785">
      <w:bookmarkStart w:id="10" w:name="OLE_LINK55"/>
      <w:bookmarkStart w:id="11" w:name="OLE_LINK56"/>
      <w:r w:rsidRPr="00BD67A8">
        <w:t>SA1#11</w:t>
      </w:r>
      <w:r>
        <w:t>4</w:t>
      </w:r>
      <w:r w:rsidRPr="00BD67A8">
        <w:tab/>
      </w:r>
      <w:bookmarkEnd w:id="10"/>
      <w:bookmarkEnd w:id="11"/>
      <w:r w:rsidR="00CE75D3">
        <w:t>18-22</w:t>
      </w:r>
      <w:r w:rsidRPr="00BD67A8">
        <w:t xml:space="preserve"> </w:t>
      </w:r>
      <w:r w:rsidR="00A861AE">
        <w:t>May</w:t>
      </w:r>
      <w:r w:rsidRPr="00BD67A8">
        <w:t xml:space="preserve"> 202</w:t>
      </w:r>
      <w:r w:rsidR="00A861AE">
        <w:t>6</w:t>
      </w:r>
      <w:r w:rsidRPr="00BD67A8">
        <w:tab/>
      </w:r>
      <w:r w:rsidRPr="00BD67A8">
        <w:tab/>
      </w:r>
      <w:r w:rsidRPr="00BD67A8">
        <w:tab/>
      </w:r>
      <w:r w:rsidR="00BB31D3">
        <w:t>China</w:t>
      </w:r>
    </w:p>
    <w:p w14:paraId="6ECE3549" w14:textId="77777777" w:rsidR="00DE0EB9" w:rsidRPr="00BD67A8" w:rsidRDefault="00DE0EB9" w:rsidP="002B7E09"/>
    <w:bookmarkEnd w:id="8"/>
    <w:bookmarkEnd w:id="9"/>
    <w:p w14:paraId="1BA27C96" w14:textId="77777777" w:rsidR="00EF5C74" w:rsidRPr="00BD67A8" w:rsidRDefault="00EF5C74" w:rsidP="001C2475"/>
    <w:sectPr w:rsidR="00EF5C74" w:rsidRPr="00BD67A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696B8" w14:textId="77777777" w:rsidR="003C4DE5" w:rsidRDefault="003C4DE5">
      <w:pPr>
        <w:spacing w:after="0"/>
      </w:pPr>
      <w:r>
        <w:separator/>
      </w:r>
    </w:p>
  </w:endnote>
  <w:endnote w:type="continuationSeparator" w:id="0">
    <w:p w14:paraId="610F4C86" w14:textId="77777777" w:rsidR="003C4DE5" w:rsidRDefault="003C4D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6346B" w14:textId="77777777" w:rsidR="003C4DE5" w:rsidRDefault="003C4DE5">
      <w:pPr>
        <w:spacing w:after="0"/>
      </w:pPr>
      <w:r>
        <w:separator/>
      </w:r>
    </w:p>
  </w:footnote>
  <w:footnote w:type="continuationSeparator" w:id="0">
    <w:p w14:paraId="27C33B89" w14:textId="77777777" w:rsidR="003C4DE5" w:rsidRDefault="003C4DE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3DBA"/>
    <w:multiLevelType w:val="hybridMultilevel"/>
    <w:tmpl w:val="0C08DCBA"/>
    <w:lvl w:ilvl="0" w:tplc="C9E4BE5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4"/>
  </w:num>
  <w:num w:numId="2" w16cid:durableId="1793287949">
    <w:abstractNumId w:val="3"/>
  </w:num>
  <w:num w:numId="3" w16cid:durableId="1101686638">
    <w:abstractNumId w:val="2"/>
  </w:num>
  <w:num w:numId="4" w16cid:durableId="1163400995">
    <w:abstractNumId w:val="1"/>
  </w:num>
  <w:num w:numId="5" w16cid:durableId="194264082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155"/>
    <w:rsid w:val="00017F23"/>
    <w:rsid w:val="000423A3"/>
    <w:rsid w:val="00052350"/>
    <w:rsid w:val="00057FAB"/>
    <w:rsid w:val="00060F84"/>
    <w:rsid w:val="000668F7"/>
    <w:rsid w:val="00067729"/>
    <w:rsid w:val="0008531A"/>
    <w:rsid w:val="0008681E"/>
    <w:rsid w:val="0009107E"/>
    <w:rsid w:val="000B76BB"/>
    <w:rsid w:val="000C6AB9"/>
    <w:rsid w:val="000D578E"/>
    <w:rsid w:val="000F6242"/>
    <w:rsid w:val="0010276C"/>
    <w:rsid w:val="00112A77"/>
    <w:rsid w:val="00135E78"/>
    <w:rsid w:val="001411B4"/>
    <w:rsid w:val="00145BF1"/>
    <w:rsid w:val="00153FE2"/>
    <w:rsid w:val="00160BFC"/>
    <w:rsid w:val="00164B06"/>
    <w:rsid w:val="00175DC7"/>
    <w:rsid w:val="0019251F"/>
    <w:rsid w:val="001C2475"/>
    <w:rsid w:val="001C5CF7"/>
    <w:rsid w:val="001C6608"/>
    <w:rsid w:val="001D50E9"/>
    <w:rsid w:val="001F4D62"/>
    <w:rsid w:val="00207405"/>
    <w:rsid w:val="00245885"/>
    <w:rsid w:val="00264961"/>
    <w:rsid w:val="00266E75"/>
    <w:rsid w:val="00266F4F"/>
    <w:rsid w:val="002845AB"/>
    <w:rsid w:val="002B7E09"/>
    <w:rsid w:val="002C099E"/>
    <w:rsid w:val="002C22CA"/>
    <w:rsid w:val="002E16DA"/>
    <w:rsid w:val="002E6CF3"/>
    <w:rsid w:val="002F1940"/>
    <w:rsid w:val="00304DEF"/>
    <w:rsid w:val="00323943"/>
    <w:rsid w:val="00337379"/>
    <w:rsid w:val="00373BA2"/>
    <w:rsid w:val="00374D46"/>
    <w:rsid w:val="00383545"/>
    <w:rsid w:val="003A5B8F"/>
    <w:rsid w:val="003A79BC"/>
    <w:rsid w:val="003C4DE5"/>
    <w:rsid w:val="003E24FF"/>
    <w:rsid w:val="003E5168"/>
    <w:rsid w:val="004112D8"/>
    <w:rsid w:val="00433500"/>
    <w:rsid w:val="00433F71"/>
    <w:rsid w:val="004368E2"/>
    <w:rsid w:val="00437FD8"/>
    <w:rsid w:val="00440D43"/>
    <w:rsid w:val="004458E4"/>
    <w:rsid w:val="0045281A"/>
    <w:rsid w:val="0045632A"/>
    <w:rsid w:val="0046104C"/>
    <w:rsid w:val="00486978"/>
    <w:rsid w:val="0049476C"/>
    <w:rsid w:val="004B1525"/>
    <w:rsid w:val="004B3E52"/>
    <w:rsid w:val="004B54EB"/>
    <w:rsid w:val="004C1E24"/>
    <w:rsid w:val="004D09D5"/>
    <w:rsid w:val="004E0758"/>
    <w:rsid w:val="004E3939"/>
    <w:rsid w:val="004E447C"/>
    <w:rsid w:val="00522521"/>
    <w:rsid w:val="00524DDB"/>
    <w:rsid w:val="00544BB5"/>
    <w:rsid w:val="00560F9C"/>
    <w:rsid w:val="0056237E"/>
    <w:rsid w:val="00572763"/>
    <w:rsid w:val="00572926"/>
    <w:rsid w:val="005842C9"/>
    <w:rsid w:val="005A6873"/>
    <w:rsid w:val="005B0B83"/>
    <w:rsid w:val="005E3803"/>
    <w:rsid w:val="005F6C9E"/>
    <w:rsid w:val="00632AAC"/>
    <w:rsid w:val="00686785"/>
    <w:rsid w:val="0068686C"/>
    <w:rsid w:val="00694434"/>
    <w:rsid w:val="0073247E"/>
    <w:rsid w:val="0078597F"/>
    <w:rsid w:val="007A6DD5"/>
    <w:rsid w:val="007B21D8"/>
    <w:rsid w:val="007E5905"/>
    <w:rsid w:val="007F4F92"/>
    <w:rsid w:val="008163E2"/>
    <w:rsid w:val="0082008C"/>
    <w:rsid w:val="00826A9D"/>
    <w:rsid w:val="0084734A"/>
    <w:rsid w:val="008535F3"/>
    <w:rsid w:val="0086132D"/>
    <w:rsid w:val="00870587"/>
    <w:rsid w:val="008D772F"/>
    <w:rsid w:val="008F344B"/>
    <w:rsid w:val="008F5DA7"/>
    <w:rsid w:val="0093029C"/>
    <w:rsid w:val="00941235"/>
    <w:rsid w:val="00965DD0"/>
    <w:rsid w:val="00976F58"/>
    <w:rsid w:val="00980052"/>
    <w:rsid w:val="0098584F"/>
    <w:rsid w:val="00986693"/>
    <w:rsid w:val="00986FF1"/>
    <w:rsid w:val="0099764C"/>
    <w:rsid w:val="009A2206"/>
    <w:rsid w:val="009B6121"/>
    <w:rsid w:val="009C1110"/>
    <w:rsid w:val="009C1825"/>
    <w:rsid w:val="009C1957"/>
    <w:rsid w:val="009F3F45"/>
    <w:rsid w:val="00A13FF8"/>
    <w:rsid w:val="00A17457"/>
    <w:rsid w:val="00A2060F"/>
    <w:rsid w:val="00A26323"/>
    <w:rsid w:val="00A43618"/>
    <w:rsid w:val="00A511FE"/>
    <w:rsid w:val="00A51EF5"/>
    <w:rsid w:val="00A53463"/>
    <w:rsid w:val="00A663FB"/>
    <w:rsid w:val="00A861AE"/>
    <w:rsid w:val="00A9109A"/>
    <w:rsid w:val="00AA2D29"/>
    <w:rsid w:val="00AF4274"/>
    <w:rsid w:val="00B17194"/>
    <w:rsid w:val="00B524B2"/>
    <w:rsid w:val="00B663CA"/>
    <w:rsid w:val="00B964A2"/>
    <w:rsid w:val="00B97703"/>
    <w:rsid w:val="00BA6A68"/>
    <w:rsid w:val="00BB0345"/>
    <w:rsid w:val="00BB31D3"/>
    <w:rsid w:val="00BD67A8"/>
    <w:rsid w:val="00BE2B24"/>
    <w:rsid w:val="00BF7180"/>
    <w:rsid w:val="00C038CE"/>
    <w:rsid w:val="00C07B0D"/>
    <w:rsid w:val="00C1108F"/>
    <w:rsid w:val="00C37814"/>
    <w:rsid w:val="00C56A1A"/>
    <w:rsid w:val="00CD1E7C"/>
    <w:rsid w:val="00CD34D9"/>
    <w:rsid w:val="00CE75D3"/>
    <w:rsid w:val="00CF6087"/>
    <w:rsid w:val="00CF7346"/>
    <w:rsid w:val="00D15785"/>
    <w:rsid w:val="00D1763F"/>
    <w:rsid w:val="00D576BA"/>
    <w:rsid w:val="00D721DE"/>
    <w:rsid w:val="00D80C9F"/>
    <w:rsid w:val="00D86980"/>
    <w:rsid w:val="00D9419E"/>
    <w:rsid w:val="00DB7EB8"/>
    <w:rsid w:val="00DC2D12"/>
    <w:rsid w:val="00DC68AA"/>
    <w:rsid w:val="00DD02A7"/>
    <w:rsid w:val="00DE0EB9"/>
    <w:rsid w:val="00DE7FE8"/>
    <w:rsid w:val="00E10E15"/>
    <w:rsid w:val="00E1224D"/>
    <w:rsid w:val="00E14CB3"/>
    <w:rsid w:val="00E20746"/>
    <w:rsid w:val="00E94446"/>
    <w:rsid w:val="00EA5FCB"/>
    <w:rsid w:val="00EC7EF5"/>
    <w:rsid w:val="00ED0E45"/>
    <w:rsid w:val="00EE5056"/>
    <w:rsid w:val="00EF5C74"/>
    <w:rsid w:val="00F07F7D"/>
    <w:rsid w:val="00F1214D"/>
    <w:rsid w:val="00F17200"/>
    <w:rsid w:val="00F21231"/>
    <w:rsid w:val="00F4539F"/>
    <w:rsid w:val="00F45738"/>
    <w:rsid w:val="00F830B1"/>
    <w:rsid w:val="00FA2209"/>
    <w:rsid w:val="00FA2BB7"/>
    <w:rsid w:val="00FC38E4"/>
    <w:rsid w:val="00FD5C89"/>
    <w:rsid w:val="00FF0750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24B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B524B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B524B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524B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524B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524B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524B2"/>
    <w:pPr>
      <w:outlineLvl w:val="5"/>
    </w:pPr>
  </w:style>
  <w:style w:type="paragraph" w:styleId="Heading7">
    <w:name w:val="heading 7"/>
    <w:basedOn w:val="H6"/>
    <w:next w:val="Normal"/>
    <w:qFormat/>
    <w:rsid w:val="00B524B2"/>
    <w:pPr>
      <w:outlineLvl w:val="6"/>
    </w:pPr>
  </w:style>
  <w:style w:type="paragraph" w:styleId="Heading8">
    <w:name w:val="heading 8"/>
    <w:basedOn w:val="Heading1"/>
    <w:next w:val="Normal"/>
    <w:qFormat/>
    <w:rsid w:val="00B524B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24B2"/>
    <w:pPr>
      <w:outlineLvl w:val="8"/>
    </w:pPr>
  </w:style>
  <w:style w:type="character" w:default="1" w:styleId="DefaultParagraphFont">
    <w:name w:val="Default Paragraph Font"/>
    <w:semiHidden/>
    <w:rsid w:val="00B524B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524B2"/>
  </w:style>
  <w:style w:type="paragraph" w:styleId="Header">
    <w:name w:val="header"/>
    <w:link w:val="HeaderChar"/>
    <w:rsid w:val="00B524B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B524B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524B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B524B2"/>
    <w:pPr>
      <w:spacing w:before="180"/>
      <w:ind w:left="2693" w:hanging="2693"/>
    </w:pPr>
    <w:rPr>
      <w:b/>
    </w:rPr>
  </w:style>
  <w:style w:type="paragraph" w:styleId="TOC1">
    <w:name w:val="toc 1"/>
    <w:semiHidden/>
    <w:rsid w:val="00B524B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524B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524B2"/>
    <w:pPr>
      <w:ind w:left="1701" w:hanging="1701"/>
    </w:pPr>
  </w:style>
  <w:style w:type="paragraph" w:styleId="TOC4">
    <w:name w:val="toc 4"/>
    <w:basedOn w:val="TOC3"/>
    <w:semiHidden/>
    <w:rsid w:val="00B524B2"/>
    <w:pPr>
      <w:ind w:left="1418" w:hanging="1418"/>
    </w:pPr>
  </w:style>
  <w:style w:type="paragraph" w:styleId="TOC3">
    <w:name w:val="toc 3"/>
    <w:basedOn w:val="TOC2"/>
    <w:semiHidden/>
    <w:rsid w:val="00B524B2"/>
    <w:pPr>
      <w:ind w:left="1134" w:hanging="1134"/>
    </w:pPr>
  </w:style>
  <w:style w:type="paragraph" w:styleId="TOC2">
    <w:name w:val="toc 2"/>
    <w:basedOn w:val="TOC1"/>
    <w:semiHidden/>
    <w:rsid w:val="00B524B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24B2"/>
    <w:pPr>
      <w:ind w:left="284"/>
    </w:pPr>
  </w:style>
  <w:style w:type="paragraph" w:styleId="Index1">
    <w:name w:val="index 1"/>
    <w:basedOn w:val="Normal"/>
    <w:semiHidden/>
    <w:rsid w:val="00B524B2"/>
    <w:pPr>
      <w:keepLines/>
      <w:spacing w:after="0"/>
    </w:pPr>
  </w:style>
  <w:style w:type="paragraph" w:customStyle="1" w:styleId="ZH">
    <w:name w:val="ZH"/>
    <w:rsid w:val="00B524B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524B2"/>
    <w:pPr>
      <w:outlineLvl w:val="9"/>
    </w:pPr>
  </w:style>
  <w:style w:type="paragraph" w:styleId="ListNumber2">
    <w:name w:val="List Number 2"/>
    <w:basedOn w:val="ListNumber"/>
    <w:semiHidden/>
    <w:rsid w:val="00B524B2"/>
    <w:pPr>
      <w:ind w:left="851"/>
    </w:pPr>
  </w:style>
  <w:style w:type="character" w:styleId="FootnoteReference">
    <w:name w:val="footnote reference"/>
    <w:basedOn w:val="DefaultParagraphFont"/>
    <w:semiHidden/>
    <w:rsid w:val="00B524B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524B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B524B2"/>
    <w:rPr>
      <w:b/>
    </w:rPr>
  </w:style>
  <w:style w:type="paragraph" w:customStyle="1" w:styleId="TAC">
    <w:name w:val="TAC"/>
    <w:basedOn w:val="TAL"/>
    <w:rsid w:val="00B524B2"/>
    <w:pPr>
      <w:jc w:val="center"/>
    </w:pPr>
  </w:style>
  <w:style w:type="paragraph" w:customStyle="1" w:styleId="TF">
    <w:name w:val="TF"/>
    <w:basedOn w:val="TH"/>
    <w:rsid w:val="00B524B2"/>
    <w:pPr>
      <w:keepNext w:val="0"/>
      <w:spacing w:before="0" w:after="240"/>
    </w:pPr>
  </w:style>
  <w:style w:type="paragraph" w:customStyle="1" w:styleId="NO">
    <w:name w:val="NO"/>
    <w:basedOn w:val="Normal"/>
    <w:rsid w:val="00B524B2"/>
    <w:pPr>
      <w:keepLines/>
      <w:ind w:left="1135" w:hanging="851"/>
    </w:pPr>
  </w:style>
  <w:style w:type="paragraph" w:styleId="TOC9">
    <w:name w:val="toc 9"/>
    <w:basedOn w:val="TOC8"/>
    <w:semiHidden/>
    <w:rsid w:val="00B524B2"/>
    <w:pPr>
      <w:ind w:left="1418" w:hanging="1418"/>
    </w:pPr>
  </w:style>
  <w:style w:type="paragraph" w:customStyle="1" w:styleId="EX">
    <w:name w:val="EX"/>
    <w:basedOn w:val="Normal"/>
    <w:rsid w:val="00B524B2"/>
    <w:pPr>
      <w:keepLines/>
      <w:ind w:left="1702" w:hanging="1418"/>
    </w:pPr>
  </w:style>
  <w:style w:type="paragraph" w:customStyle="1" w:styleId="FP">
    <w:name w:val="FP"/>
    <w:basedOn w:val="Normal"/>
    <w:rsid w:val="00B524B2"/>
    <w:pPr>
      <w:spacing w:after="0"/>
    </w:pPr>
  </w:style>
  <w:style w:type="paragraph" w:customStyle="1" w:styleId="LD">
    <w:name w:val="LD"/>
    <w:rsid w:val="00B524B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524B2"/>
    <w:pPr>
      <w:spacing w:after="0"/>
    </w:pPr>
  </w:style>
  <w:style w:type="paragraph" w:customStyle="1" w:styleId="EW">
    <w:name w:val="EW"/>
    <w:basedOn w:val="EX"/>
    <w:rsid w:val="00B524B2"/>
    <w:pPr>
      <w:spacing w:after="0"/>
    </w:pPr>
  </w:style>
  <w:style w:type="paragraph" w:styleId="TOC6">
    <w:name w:val="toc 6"/>
    <w:basedOn w:val="TOC5"/>
    <w:next w:val="Normal"/>
    <w:semiHidden/>
    <w:rsid w:val="00B524B2"/>
    <w:pPr>
      <w:ind w:left="1985" w:hanging="1985"/>
    </w:pPr>
  </w:style>
  <w:style w:type="paragraph" w:styleId="TOC7">
    <w:name w:val="toc 7"/>
    <w:basedOn w:val="TOC6"/>
    <w:next w:val="Normal"/>
    <w:semiHidden/>
    <w:rsid w:val="00B524B2"/>
    <w:pPr>
      <w:ind w:left="2268" w:hanging="2268"/>
    </w:pPr>
  </w:style>
  <w:style w:type="paragraph" w:styleId="ListBullet2">
    <w:name w:val="List Bullet 2"/>
    <w:basedOn w:val="ListBullet"/>
    <w:semiHidden/>
    <w:rsid w:val="00B524B2"/>
    <w:pPr>
      <w:ind w:left="851"/>
    </w:pPr>
  </w:style>
  <w:style w:type="paragraph" w:styleId="ListBullet3">
    <w:name w:val="List Bullet 3"/>
    <w:basedOn w:val="ListBullet2"/>
    <w:semiHidden/>
    <w:rsid w:val="00B524B2"/>
    <w:pPr>
      <w:ind w:left="1135"/>
    </w:pPr>
  </w:style>
  <w:style w:type="paragraph" w:styleId="ListNumber">
    <w:name w:val="List Number"/>
    <w:basedOn w:val="List"/>
    <w:semiHidden/>
    <w:rsid w:val="00B524B2"/>
  </w:style>
  <w:style w:type="paragraph" w:customStyle="1" w:styleId="EQ">
    <w:name w:val="EQ"/>
    <w:basedOn w:val="Normal"/>
    <w:next w:val="Normal"/>
    <w:rsid w:val="00B524B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24B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24B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24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524B2"/>
    <w:pPr>
      <w:jc w:val="right"/>
    </w:pPr>
  </w:style>
  <w:style w:type="paragraph" w:customStyle="1" w:styleId="H6">
    <w:name w:val="H6"/>
    <w:basedOn w:val="Heading5"/>
    <w:next w:val="Normal"/>
    <w:rsid w:val="00B524B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24B2"/>
    <w:pPr>
      <w:ind w:left="851" w:hanging="851"/>
    </w:pPr>
  </w:style>
  <w:style w:type="paragraph" w:customStyle="1" w:styleId="TAL">
    <w:name w:val="TAL"/>
    <w:basedOn w:val="Normal"/>
    <w:rsid w:val="00B524B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524B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524B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524B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524B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524B2"/>
    <w:pPr>
      <w:framePr w:wrap="notBeside" w:y="16161"/>
    </w:pPr>
  </w:style>
  <w:style w:type="character" w:customStyle="1" w:styleId="ZGSM">
    <w:name w:val="ZGSM"/>
    <w:rsid w:val="00B524B2"/>
  </w:style>
  <w:style w:type="paragraph" w:styleId="List2">
    <w:name w:val="List 2"/>
    <w:basedOn w:val="List"/>
    <w:semiHidden/>
    <w:rsid w:val="00B524B2"/>
    <w:pPr>
      <w:ind w:left="851"/>
    </w:pPr>
  </w:style>
  <w:style w:type="paragraph" w:customStyle="1" w:styleId="ZG">
    <w:name w:val="ZG"/>
    <w:rsid w:val="00B524B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B524B2"/>
    <w:pPr>
      <w:ind w:left="1135"/>
    </w:pPr>
  </w:style>
  <w:style w:type="paragraph" w:styleId="List4">
    <w:name w:val="List 4"/>
    <w:basedOn w:val="List3"/>
    <w:semiHidden/>
    <w:rsid w:val="00B524B2"/>
    <w:pPr>
      <w:ind w:left="1418"/>
    </w:pPr>
  </w:style>
  <w:style w:type="paragraph" w:styleId="List5">
    <w:name w:val="List 5"/>
    <w:basedOn w:val="List4"/>
    <w:semiHidden/>
    <w:rsid w:val="00B524B2"/>
    <w:pPr>
      <w:ind w:left="1702"/>
    </w:pPr>
  </w:style>
  <w:style w:type="paragraph" w:customStyle="1" w:styleId="EditorsNote">
    <w:name w:val="Editor's Note"/>
    <w:basedOn w:val="NO"/>
    <w:rsid w:val="00B524B2"/>
    <w:rPr>
      <w:color w:val="FF0000"/>
    </w:rPr>
  </w:style>
  <w:style w:type="paragraph" w:styleId="List">
    <w:name w:val="List"/>
    <w:basedOn w:val="Normal"/>
    <w:semiHidden/>
    <w:rsid w:val="00B524B2"/>
    <w:pPr>
      <w:ind w:left="568" w:hanging="284"/>
    </w:pPr>
  </w:style>
  <w:style w:type="paragraph" w:styleId="ListBullet">
    <w:name w:val="List Bullet"/>
    <w:basedOn w:val="List"/>
    <w:semiHidden/>
    <w:rsid w:val="00B524B2"/>
  </w:style>
  <w:style w:type="paragraph" w:styleId="ListBullet4">
    <w:name w:val="List Bullet 4"/>
    <w:basedOn w:val="ListBullet3"/>
    <w:semiHidden/>
    <w:rsid w:val="00B524B2"/>
    <w:pPr>
      <w:ind w:left="1418"/>
    </w:pPr>
  </w:style>
  <w:style w:type="paragraph" w:styleId="ListBullet5">
    <w:name w:val="List Bullet 5"/>
    <w:basedOn w:val="ListBullet4"/>
    <w:semiHidden/>
    <w:rsid w:val="00B524B2"/>
    <w:pPr>
      <w:ind w:left="1702"/>
    </w:pPr>
  </w:style>
  <w:style w:type="paragraph" w:customStyle="1" w:styleId="B2">
    <w:name w:val="B2"/>
    <w:basedOn w:val="List2"/>
    <w:rsid w:val="00B524B2"/>
  </w:style>
  <w:style w:type="paragraph" w:customStyle="1" w:styleId="B3">
    <w:name w:val="B3"/>
    <w:basedOn w:val="List3"/>
    <w:rsid w:val="00B524B2"/>
  </w:style>
  <w:style w:type="paragraph" w:customStyle="1" w:styleId="B4">
    <w:name w:val="B4"/>
    <w:basedOn w:val="List4"/>
    <w:rsid w:val="00B524B2"/>
  </w:style>
  <w:style w:type="paragraph" w:customStyle="1" w:styleId="B5">
    <w:name w:val="B5"/>
    <w:basedOn w:val="List5"/>
    <w:rsid w:val="00B524B2"/>
  </w:style>
  <w:style w:type="paragraph" w:customStyle="1" w:styleId="ZTD">
    <w:name w:val="ZTD"/>
    <w:basedOn w:val="ZB"/>
    <w:rsid w:val="00B524B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07F7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060F8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12A77"/>
    <w:rPr>
      <w:color w:val="954F72" w:themeColor="followedHyperlink"/>
      <w:u w:val="single"/>
    </w:rPr>
  </w:style>
  <w:style w:type="paragraph" w:customStyle="1" w:styleId="CRCoverPage">
    <w:name w:val="CR Cover Page"/>
    <w:rsid w:val="00B524B2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7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235</Words>
  <Characters>1133</Characters>
  <Application>Microsoft Office Word</Application>
  <DocSecurity>0</DocSecurity>
  <Lines>47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33.938_CR0009_(Rel-19)_FS_CryptoInv</cp:lastModifiedBy>
  <cp:revision>2</cp:revision>
  <cp:lastPrinted>2002-04-23T07:10:00Z</cp:lastPrinted>
  <dcterms:created xsi:type="dcterms:W3CDTF">2026-02-02T14:17:00Z</dcterms:created>
  <dcterms:modified xsi:type="dcterms:W3CDTF">2026-02-02T14:17:00Z</dcterms:modified>
</cp:coreProperties>
</file>